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9751D0" w14:textId="168FA72A" w:rsidR="001560CC" w:rsidRPr="00864B4D" w:rsidRDefault="001560CC" w:rsidP="00864B4D">
      <w:pPr>
        <w:pStyle w:val="NoSpacing"/>
      </w:pPr>
      <w:bookmarkStart w:id="0" w:name="_GoBack"/>
      <w:bookmarkEnd w:id="0"/>
      <w:r w:rsidRPr="00864B4D">
        <w:t>Beach Cottage for Rent</w:t>
      </w:r>
    </w:p>
    <w:p w14:paraId="16C4C4FB" w14:textId="3DFCB7C2" w:rsidR="0039413F" w:rsidRPr="00864B4D" w:rsidRDefault="0039413F" w:rsidP="00864B4D">
      <w:pPr>
        <w:pStyle w:val="NoSpacing"/>
      </w:pPr>
    </w:p>
    <w:p w14:paraId="772A8D73" w14:textId="3B18F498" w:rsidR="00DE1AD8" w:rsidRPr="00864B4D" w:rsidRDefault="001560CC" w:rsidP="00864B4D">
      <w:pPr>
        <w:pStyle w:val="NoSpacing"/>
      </w:pPr>
      <w:r w:rsidRPr="00864B4D">
        <w:t>Relax and enjoy spectacular views of the Pacific Ocean on Maui’s south shore.</w:t>
      </w:r>
      <w:r w:rsidR="00DE1AD8" w:rsidRPr="00864B4D">
        <w:t xml:space="preserve"> The white sandy beach is just steps away</w:t>
      </w:r>
      <w:r w:rsidR="00E22B7E" w:rsidRPr="00864B4D">
        <w:t>!</w:t>
      </w:r>
      <w:r w:rsidR="001159D2" w:rsidRPr="00864B4D">
        <w:t xml:space="preserve"> </w:t>
      </w:r>
      <w:r w:rsidRPr="00864B4D">
        <w:t xml:space="preserve">Located on five acres of landscaped grounds, with swaying palm trees and fragrant flowering plants, this cozy </w:t>
      </w:r>
      <w:r w:rsidR="00E22B7E" w:rsidRPr="00864B4D">
        <w:t xml:space="preserve">2-bedroom </w:t>
      </w:r>
      <w:r w:rsidRPr="00864B4D">
        <w:t>cottage features updated appliances, and is fully stocked to ensure you have everything you need while on vacation.</w:t>
      </w:r>
      <w:r w:rsidR="00DE1AD8" w:rsidRPr="00864B4D">
        <w:t xml:space="preserve"> </w:t>
      </w:r>
      <w:r w:rsidRPr="00864B4D">
        <w:t>Enjoy b</w:t>
      </w:r>
      <w:r w:rsidR="008E69AF" w:rsidRPr="00864B4D">
        <w:t>reathtaking sunsets year round.</w:t>
      </w:r>
      <w:r w:rsidR="001159D2" w:rsidRPr="00864B4D">
        <w:t xml:space="preserve"> </w:t>
      </w:r>
      <w:r w:rsidR="008E69AF" w:rsidRPr="00864B4D">
        <w:t>Prepare meals outside on the propane grill and dine on the lanai.</w:t>
      </w:r>
      <w:r w:rsidR="001159D2" w:rsidRPr="00864B4D">
        <w:t xml:space="preserve"> Enjoy swimming, snorkeling, tennis, and windsurfing. </w:t>
      </w:r>
      <w:r w:rsidR="008E69AF" w:rsidRPr="00864B4D">
        <w:t xml:space="preserve">Watch humpback </w:t>
      </w:r>
      <w:r w:rsidR="00A24804" w:rsidRPr="00864B4D">
        <w:t>whales before</w:t>
      </w:r>
      <w:r w:rsidR="008E69AF" w:rsidRPr="00864B4D">
        <w:t xml:space="preserve"> they migrate north.</w:t>
      </w:r>
      <w:r w:rsidR="00E22B7E" w:rsidRPr="00864B4D">
        <w:t xml:space="preserve"> </w:t>
      </w:r>
      <w:r w:rsidR="00DE1AD8" w:rsidRPr="00864B4D">
        <w:t>World-class restaurants are minutes away!</w:t>
      </w:r>
      <w:r w:rsidR="001159D2" w:rsidRPr="00864B4D">
        <w:t xml:space="preserve"> </w:t>
      </w:r>
    </w:p>
    <w:p w14:paraId="2EF57599" w14:textId="77777777" w:rsidR="00A24804" w:rsidRPr="00864B4D" w:rsidRDefault="00A24804" w:rsidP="00864B4D">
      <w:pPr>
        <w:pStyle w:val="NoSpacing"/>
      </w:pPr>
    </w:p>
    <w:p w14:paraId="1BC2BD5A" w14:textId="77777777" w:rsidR="001560CC" w:rsidRPr="00864B4D" w:rsidRDefault="001560CC" w:rsidP="00864B4D">
      <w:pPr>
        <w:pStyle w:val="NoSpacing"/>
      </w:pPr>
      <w:r w:rsidRPr="00864B4D">
        <w:t>Property Details</w:t>
      </w:r>
    </w:p>
    <w:p w14:paraId="6CCBA3FC" w14:textId="77777777" w:rsidR="001560CC" w:rsidRPr="00864B4D" w:rsidRDefault="001560CC" w:rsidP="00864B4D">
      <w:pPr>
        <w:pStyle w:val="NoSpacing"/>
      </w:pPr>
    </w:p>
    <w:p w14:paraId="74C1FE31" w14:textId="77777777" w:rsidR="007E0014" w:rsidRPr="00864B4D" w:rsidRDefault="007E0014" w:rsidP="00864B4D">
      <w:pPr>
        <w:pStyle w:val="NoSpacing"/>
      </w:pPr>
    </w:p>
    <w:p w14:paraId="636504E9" w14:textId="7C1AE5F9" w:rsidR="001560CC" w:rsidRPr="00864B4D" w:rsidRDefault="001560CC" w:rsidP="00864B4D">
      <w:pPr>
        <w:pStyle w:val="NoSpacing"/>
      </w:pPr>
      <w:r w:rsidRPr="00864B4D">
        <w:t>For more details, contact:</w:t>
      </w:r>
      <w:r w:rsidR="00DE1AD8" w:rsidRPr="00864B4D">
        <w:t xml:space="preserve"> </w:t>
      </w:r>
    </w:p>
    <w:p w14:paraId="27514B49" w14:textId="77777777" w:rsidR="007E0014" w:rsidRPr="00864B4D" w:rsidRDefault="007E0014" w:rsidP="00864B4D">
      <w:pPr>
        <w:pStyle w:val="NoSpacing"/>
      </w:pPr>
    </w:p>
    <w:p w14:paraId="357A5CAD" w14:textId="77777777" w:rsidR="00E22B7E" w:rsidRPr="00864B4D" w:rsidRDefault="00E22B7E" w:rsidP="00864B4D">
      <w:pPr>
        <w:pStyle w:val="NoSpacing"/>
      </w:pPr>
      <w:r w:rsidRPr="00864B4D">
        <w:t>Mindy Lee</w:t>
      </w:r>
    </w:p>
    <w:p w14:paraId="32422041" w14:textId="1C66475F" w:rsidR="001560CC" w:rsidRPr="00864B4D" w:rsidRDefault="00DB15DD" w:rsidP="00864B4D">
      <w:pPr>
        <w:pStyle w:val="NoSpacing"/>
      </w:pPr>
      <w:r w:rsidRPr="00864B4D">
        <w:t>4455 Palm Drive</w:t>
      </w:r>
    </w:p>
    <w:p w14:paraId="2DDC3B6D" w14:textId="77777777" w:rsidR="001560CC" w:rsidRPr="00864B4D" w:rsidRDefault="008E69AF" w:rsidP="00864B4D">
      <w:pPr>
        <w:pStyle w:val="NoSpacing"/>
      </w:pPr>
      <w:proofErr w:type="spellStart"/>
      <w:r w:rsidRPr="00864B4D">
        <w:t>Kihei</w:t>
      </w:r>
      <w:proofErr w:type="spellEnd"/>
      <w:r w:rsidR="001560CC" w:rsidRPr="00864B4D">
        <w:t xml:space="preserve">, </w:t>
      </w:r>
      <w:r w:rsidRPr="00864B4D">
        <w:t>HI</w:t>
      </w:r>
      <w:r w:rsidR="001560CC" w:rsidRPr="00864B4D">
        <w:t xml:space="preserve"> </w:t>
      </w:r>
      <w:r w:rsidRPr="00864B4D">
        <w:t>96753</w:t>
      </w:r>
    </w:p>
    <w:p w14:paraId="74E087F5" w14:textId="77777777" w:rsidR="004910A0" w:rsidRPr="00864B4D" w:rsidRDefault="001560CC" w:rsidP="00864B4D">
      <w:pPr>
        <w:pStyle w:val="NoSpacing"/>
      </w:pPr>
      <w:r w:rsidRPr="00864B4D">
        <w:t>Phone: (</w:t>
      </w:r>
      <w:r w:rsidR="008E69AF" w:rsidRPr="00864B4D">
        <w:t>800</w:t>
      </w:r>
      <w:r w:rsidRPr="00864B4D">
        <w:t>) 555-</w:t>
      </w:r>
      <w:r w:rsidR="008E69AF" w:rsidRPr="00864B4D">
        <w:t>2090</w:t>
      </w:r>
    </w:p>
    <w:sectPr w:rsidR="004910A0" w:rsidRPr="00864B4D" w:rsidSect="00864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29DFC8" w14:textId="77777777" w:rsidR="00AA361A" w:rsidRDefault="00AA361A" w:rsidP="001D2985">
      <w:pPr>
        <w:spacing w:after="0" w:line="240" w:lineRule="auto"/>
      </w:pPr>
      <w:r>
        <w:separator/>
      </w:r>
    </w:p>
  </w:endnote>
  <w:endnote w:type="continuationSeparator" w:id="0">
    <w:p w14:paraId="4A5A2F6D" w14:textId="77777777" w:rsidR="00AA361A" w:rsidRDefault="00AA361A" w:rsidP="001D2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732D84" w14:textId="77777777" w:rsidR="001D2985" w:rsidRDefault="001D298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E64028" w14:textId="77777777" w:rsidR="001D2985" w:rsidRDefault="001D298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4F0DE6" w14:textId="77777777" w:rsidR="001D2985" w:rsidRDefault="001D298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AE2159" w14:textId="77777777" w:rsidR="00AA361A" w:rsidRDefault="00AA361A" w:rsidP="001D2985">
      <w:pPr>
        <w:spacing w:after="0" w:line="240" w:lineRule="auto"/>
      </w:pPr>
      <w:r>
        <w:separator/>
      </w:r>
    </w:p>
  </w:footnote>
  <w:footnote w:type="continuationSeparator" w:id="0">
    <w:p w14:paraId="4DD156E3" w14:textId="77777777" w:rsidR="00AA361A" w:rsidRDefault="00AA361A" w:rsidP="001D29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F53D8D" w14:textId="77777777" w:rsidR="001D2985" w:rsidRDefault="001D298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E2F89A" w14:textId="77777777" w:rsidR="001D2985" w:rsidRDefault="001D298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D7B17E" w14:textId="77777777" w:rsidR="001D2985" w:rsidRDefault="001D298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0CC"/>
    <w:rsid w:val="001159D2"/>
    <w:rsid w:val="001560CC"/>
    <w:rsid w:val="001D2985"/>
    <w:rsid w:val="001F7A78"/>
    <w:rsid w:val="003073EF"/>
    <w:rsid w:val="0039413F"/>
    <w:rsid w:val="004910A0"/>
    <w:rsid w:val="00516FF0"/>
    <w:rsid w:val="005A5D0A"/>
    <w:rsid w:val="0069115C"/>
    <w:rsid w:val="006C51C4"/>
    <w:rsid w:val="007374A9"/>
    <w:rsid w:val="007A29EF"/>
    <w:rsid w:val="007E0014"/>
    <w:rsid w:val="00864B4D"/>
    <w:rsid w:val="008E69AF"/>
    <w:rsid w:val="00A24804"/>
    <w:rsid w:val="00AA361A"/>
    <w:rsid w:val="00B14FF2"/>
    <w:rsid w:val="00DB15DD"/>
    <w:rsid w:val="00DD1FBE"/>
    <w:rsid w:val="00DE1AD8"/>
    <w:rsid w:val="00E22B7E"/>
    <w:rsid w:val="00F60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3F96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B4D"/>
  </w:style>
  <w:style w:type="paragraph" w:styleId="Heading1">
    <w:name w:val="heading 1"/>
    <w:basedOn w:val="Normal"/>
    <w:next w:val="Normal"/>
    <w:link w:val="Heading1Char"/>
    <w:uiPriority w:val="9"/>
    <w:qFormat/>
    <w:rsid w:val="00864B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76092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4B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4B4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4B4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4B4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54061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4B4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54061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4B4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4B4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4B4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64B4D"/>
    <w:pPr>
      <w:spacing w:after="0" w:line="240" w:lineRule="auto"/>
    </w:pPr>
  </w:style>
  <w:style w:type="table" w:styleId="TableGrid">
    <w:name w:val="Table Grid"/>
    <w:basedOn w:val="TableNormal"/>
    <w:uiPriority w:val="59"/>
    <w:rsid w:val="00DE1A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4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4FF2"/>
    <w:rPr>
      <w:rFonts w:ascii="Tahoma" w:hAnsi="Tahoma" w:cs="Tahoma"/>
      <w:sz w:val="16"/>
      <w:szCs w:val="16"/>
    </w:rPr>
  </w:style>
  <w:style w:type="table" w:styleId="MediumShading1-Accent2">
    <w:name w:val="Medium Shading 1 Accent 2"/>
    <w:basedOn w:val="TableNormal"/>
    <w:uiPriority w:val="63"/>
    <w:rsid w:val="00B14FF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D07C7A" w:themeColor="accent2" w:themeTint="BF"/>
        <w:left w:val="single" w:sz="8" w:space="0" w:color="D07C7A" w:themeColor="accent2" w:themeTint="BF"/>
        <w:bottom w:val="single" w:sz="8" w:space="0" w:color="D07C7A" w:themeColor="accent2" w:themeTint="BF"/>
        <w:right w:val="single" w:sz="8" w:space="0" w:color="D07C7A" w:themeColor="accent2" w:themeTint="BF"/>
        <w:insideH w:val="single" w:sz="8" w:space="0" w:color="D07C7A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07C7A" w:themeColor="accent2" w:themeTint="BF"/>
          <w:left w:val="single" w:sz="8" w:space="0" w:color="D07C7A" w:themeColor="accent2" w:themeTint="BF"/>
          <w:bottom w:val="single" w:sz="8" w:space="0" w:color="D07C7A" w:themeColor="accent2" w:themeTint="BF"/>
          <w:right w:val="single" w:sz="8" w:space="0" w:color="D07C7A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07C7A" w:themeColor="accent2" w:themeTint="BF"/>
          <w:left w:val="single" w:sz="8" w:space="0" w:color="D07C7A" w:themeColor="accent2" w:themeTint="BF"/>
          <w:bottom w:val="single" w:sz="8" w:space="0" w:color="D07C7A" w:themeColor="accent2" w:themeTint="BF"/>
          <w:right w:val="single" w:sz="8" w:space="0" w:color="D07C7A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5A5D0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1CE" w:themeColor="accent1" w:themeTint="BF"/>
        <w:left w:val="single" w:sz="8" w:space="0" w:color="7BA1CE" w:themeColor="accent1" w:themeTint="BF"/>
        <w:bottom w:val="single" w:sz="8" w:space="0" w:color="7BA1CE" w:themeColor="accent1" w:themeTint="BF"/>
        <w:right w:val="single" w:sz="8" w:space="0" w:color="7BA1CE" w:themeColor="accent1" w:themeTint="BF"/>
        <w:insideH w:val="single" w:sz="8" w:space="0" w:color="7BA1CE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1CE" w:themeColor="accent1" w:themeTint="BF"/>
          <w:left w:val="single" w:sz="8" w:space="0" w:color="7BA1CE" w:themeColor="accent1" w:themeTint="BF"/>
          <w:bottom w:val="single" w:sz="8" w:space="0" w:color="7BA1CE" w:themeColor="accent1" w:themeTint="BF"/>
          <w:right w:val="single" w:sz="8" w:space="0" w:color="7BA1CE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1CE" w:themeColor="accent1" w:themeTint="BF"/>
          <w:left w:val="single" w:sz="8" w:space="0" w:color="7BA1CE" w:themeColor="accent1" w:themeTint="BF"/>
          <w:bottom w:val="single" w:sz="8" w:space="0" w:color="7BA1CE" w:themeColor="accent1" w:themeTint="BF"/>
          <w:right w:val="single" w:sz="8" w:space="0" w:color="7BA1CE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E0E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E0E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1D29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2985"/>
  </w:style>
  <w:style w:type="paragraph" w:styleId="Footer">
    <w:name w:val="footer"/>
    <w:basedOn w:val="Normal"/>
    <w:link w:val="FooterChar"/>
    <w:uiPriority w:val="99"/>
    <w:unhideWhenUsed/>
    <w:rsid w:val="001D29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2985"/>
  </w:style>
  <w:style w:type="character" w:customStyle="1" w:styleId="Heading1Char">
    <w:name w:val="Heading 1 Char"/>
    <w:basedOn w:val="DefaultParagraphFont"/>
    <w:link w:val="Heading1"/>
    <w:uiPriority w:val="9"/>
    <w:rsid w:val="00864B4D"/>
    <w:rPr>
      <w:rFonts w:asciiTheme="majorHAnsi" w:eastAsiaTheme="majorEastAsia" w:hAnsiTheme="majorHAnsi" w:cstheme="majorBidi"/>
      <w:b/>
      <w:bCs/>
      <w:color w:val="376092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4B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4B4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4B4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4B4D"/>
    <w:rPr>
      <w:rFonts w:asciiTheme="majorHAnsi" w:eastAsiaTheme="majorEastAsia" w:hAnsiTheme="majorHAnsi" w:cstheme="majorBidi"/>
      <w:color w:val="254061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4B4D"/>
    <w:rPr>
      <w:rFonts w:asciiTheme="majorHAnsi" w:eastAsiaTheme="majorEastAsia" w:hAnsiTheme="majorHAnsi" w:cstheme="majorBidi"/>
      <w:i/>
      <w:iCs/>
      <w:color w:val="254061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4B4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4B4D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4B4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64B4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864B4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64B4D"/>
    <w:rPr>
      <w:rFonts w:asciiTheme="majorHAnsi" w:eastAsiaTheme="majorEastAsia" w:hAnsiTheme="majorHAnsi" w:cstheme="majorBidi"/>
      <w:color w:val="17375E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4B4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64B4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864B4D"/>
    <w:rPr>
      <w:b/>
      <w:bCs/>
    </w:rPr>
  </w:style>
  <w:style w:type="character" w:styleId="Emphasis">
    <w:name w:val="Emphasis"/>
    <w:basedOn w:val="DefaultParagraphFont"/>
    <w:uiPriority w:val="20"/>
    <w:qFormat/>
    <w:rsid w:val="00864B4D"/>
    <w:rPr>
      <w:i/>
      <w:iCs/>
    </w:rPr>
  </w:style>
  <w:style w:type="paragraph" w:styleId="ListParagraph">
    <w:name w:val="List Paragraph"/>
    <w:basedOn w:val="Normal"/>
    <w:uiPriority w:val="34"/>
    <w:qFormat/>
    <w:rsid w:val="00864B4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864B4D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864B4D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4B4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4B4D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864B4D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864B4D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864B4D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864B4D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864B4D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64B4D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B4D"/>
  </w:style>
  <w:style w:type="paragraph" w:styleId="Heading1">
    <w:name w:val="heading 1"/>
    <w:basedOn w:val="Normal"/>
    <w:next w:val="Normal"/>
    <w:link w:val="Heading1Char"/>
    <w:uiPriority w:val="9"/>
    <w:qFormat/>
    <w:rsid w:val="00864B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76092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4B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4B4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4B4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4B4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54061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4B4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54061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4B4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4B4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4B4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64B4D"/>
    <w:pPr>
      <w:spacing w:after="0" w:line="240" w:lineRule="auto"/>
    </w:pPr>
  </w:style>
  <w:style w:type="table" w:styleId="TableGrid">
    <w:name w:val="Table Grid"/>
    <w:basedOn w:val="TableNormal"/>
    <w:uiPriority w:val="59"/>
    <w:rsid w:val="00DE1A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4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4FF2"/>
    <w:rPr>
      <w:rFonts w:ascii="Tahoma" w:hAnsi="Tahoma" w:cs="Tahoma"/>
      <w:sz w:val="16"/>
      <w:szCs w:val="16"/>
    </w:rPr>
  </w:style>
  <w:style w:type="table" w:styleId="MediumShading1-Accent2">
    <w:name w:val="Medium Shading 1 Accent 2"/>
    <w:basedOn w:val="TableNormal"/>
    <w:uiPriority w:val="63"/>
    <w:rsid w:val="00B14FF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D07C7A" w:themeColor="accent2" w:themeTint="BF"/>
        <w:left w:val="single" w:sz="8" w:space="0" w:color="D07C7A" w:themeColor="accent2" w:themeTint="BF"/>
        <w:bottom w:val="single" w:sz="8" w:space="0" w:color="D07C7A" w:themeColor="accent2" w:themeTint="BF"/>
        <w:right w:val="single" w:sz="8" w:space="0" w:color="D07C7A" w:themeColor="accent2" w:themeTint="BF"/>
        <w:insideH w:val="single" w:sz="8" w:space="0" w:color="D07C7A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07C7A" w:themeColor="accent2" w:themeTint="BF"/>
          <w:left w:val="single" w:sz="8" w:space="0" w:color="D07C7A" w:themeColor="accent2" w:themeTint="BF"/>
          <w:bottom w:val="single" w:sz="8" w:space="0" w:color="D07C7A" w:themeColor="accent2" w:themeTint="BF"/>
          <w:right w:val="single" w:sz="8" w:space="0" w:color="D07C7A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07C7A" w:themeColor="accent2" w:themeTint="BF"/>
          <w:left w:val="single" w:sz="8" w:space="0" w:color="D07C7A" w:themeColor="accent2" w:themeTint="BF"/>
          <w:bottom w:val="single" w:sz="8" w:space="0" w:color="D07C7A" w:themeColor="accent2" w:themeTint="BF"/>
          <w:right w:val="single" w:sz="8" w:space="0" w:color="D07C7A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5A5D0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1CE" w:themeColor="accent1" w:themeTint="BF"/>
        <w:left w:val="single" w:sz="8" w:space="0" w:color="7BA1CE" w:themeColor="accent1" w:themeTint="BF"/>
        <w:bottom w:val="single" w:sz="8" w:space="0" w:color="7BA1CE" w:themeColor="accent1" w:themeTint="BF"/>
        <w:right w:val="single" w:sz="8" w:space="0" w:color="7BA1CE" w:themeColor="accent1" w:themeTint="BF"/>
        <w:insideH w:val="single" w:sz="8" w:space="0" w:color="7BA1CE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1CE" w:themeColor="accent1" w:themeTint="BF"/>
          <w:left w:val="single" w:sz="8" w:space="0" w:color="7BA1CE" w:themeColor="accent1" w:themeTint="BF"/>
          <w:bottom w:val="single" w:sz="8" w:space="0" w:color="7BA1CE" w:themeColor="accent1" w:themeTint="BF"/>
          <w:right w:val="single" w:sz="8" w:space="0" w:color="7BA1CE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1CE" w:themeColor="accent1" w:themeTint="BF"/>
          <w:left w:val="single" w:sz="8" w:space="0" w:color="7BA1CE" w:themeColor="accent1" w:themeTint="BF"/>
          <w:bottom w:val="single" w:sz="8" w:space="0" w:color="7BA1CE" w:themeColor="accent1" w:themeTint="BF"/>
          <w:right w:val="single" w:sz="8" w:space="0" w:color="7BA1CE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E0E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E0E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1D29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2985"/>
  </w:style>
  <w:style w:type="paragraph" w:styleId="Footer">
    <w:name w:val="footer"/>
    <w:basedOn w:val="Normal"/>
    <w:link w:val="FooterChar"/>
    <w:uiPriority w:val="99"/>
    <w:unhideWhenUsed/>
    <w:rsid w:val="001D29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2985"/>
  </w:style>
  <w:style w:type="character" w:customStyle="1" w:styleId="Heading1Char">
    <w:name w:val="Heading 1 Char"/>
    <w:basedOn w:val="DefaultParagraphFont"/>
    <w:link w:val="Heading1"/>
    <w:uiPriority w:val="9"/>
    <w:rsid w:val="00864B4D"/>
    <w:rPr>
      <w:rFonts w:asciiTheme="majorHAnsi" w:eastAsiaTheme="majorEastAsia" w:hAnsiTheme="majorHAnsi" w:cstheme="majorBidi"/>
      <w:b/>
      <w:bCs/>
      <w:color w:val="376092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4B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4B4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4B4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4B4D"/>
    <w:rPr>
      <w:rFonts w:asciiTheme="majorHAnsi" w:eastAsiaTheme="majorEastAsia" w:hAnsiTheme="majorHAnsi" w:cstheme="majorBidi"/>
      <w:color w:val="254061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4B4D"/>
    <w:rPr>
      <w:rFonts w:asciiTheme="majorHAnsi" w:eastAsiaTheme="majorEastAsia" w:hAnsiTheme="majorHAnsi" w:cstheme="majorBidi"/>
      <w:i/>
      <w:iCs/>
      <w:color w:val="254061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4B4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4B4D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4B4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64B4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864B4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64B4D"/>
    <w:rPr>
      <w:rFonts w:asciiTheme="majorHAnsi" w:eastAsiaTheme="majorEastAsia" w:hAnsiTheme="majorHAnsi" w:cstheme="majorBidi"/>
      <w:color w:val="17375E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4B4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64B4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864B4D"/>
    <w:rPr>
      <w:b/>
      <w:bCs/>
    </w:rPr>
  </w:style>
  <w:style w:type="character" w:styleId="Emphasis">
    <w:name w:val="Emphasis"/>
    <w:basedOn w:val="DefaultParagraphFont"/>
    <w:uiPriority w:val="20"/>
    <w:qFormat/>
    <w:rsid w:val="00864B4D"/>
    <w:rPr>
      <w:i/>
      <w:iCs/>
    </w:rPr>
  </w:style>
  <w:style w:type="paragraph" w:styleId="ListParagraph">
    <w:name w:val="List Paragraph"/>
    <w:basedOn w:val="Normal"/>
    <w:uiPriority w:val="34"/>
    <w:qFormat/>
    <w:rsid w:val="00864B4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864B4D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864B4D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4B4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4B4D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864B4D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864B4D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864B4D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864B4D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864B4D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64B4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2010-02-27T15:50:00Z</dcterms:created>
  <dcterms:modified xsi:type="dcterms:W3CDTF">2010-02-27T15:50:00Z</dcterms:modified>
</cp:coreProperties>
</file>